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E160D3F" w14:textId="77777777" w:rsidR="00C561AD" w:rsidRDefault="00C561AD" w:rsidP="00C561AD"/>
    <w:p w14:paraId="6F06EE5E" w14:textId="77777777" w:rsidR="00C561AD" w:rsidRDefault="00C561AD" w:rsidP="00C561AD"/>
    <w:p w14:paraId="77F38D19" w14:textId="77777777" w:rsidR="00C561AD" w:rsidRDefault="00C561AD" w:rsidP="00C561AD">
      <w:pPr>
        <w:jc w:val="center"/>
      </w:pPr>
      <w:r>
        <w:t>LEI ORÇAMENTARIA ANUAL PARA 2022</w:t>
      </w:r>
    </w:p>
    <w:p w14:paraId="5578E926" w14:textId="77777777" w:rsidR="00C561AD" w:rsidRDefault="00C561AD" w:rsidP="00C561AD">
      <w:pPr>
        <w:jc w:val="center"/>
      </w:pPr>
      <w:r>
        <w:t>DEMONSTRATIVO DAS RECEITAS E DESPESA VINCULADAS AO FUNDO MUNICIPAL DE ASSISTENCIA SOCIAL</w:t>
      </w:r>
    </w:p>
    <w:p w14:paraId="1A953465" w14:textId="77777777" w:rsidR="00C561AD" w:rsidRDefault="00C561AD" w:rsidP="00C561AD">
      <w:pPr>
        <w:jc w:val="center"/>
      </w:pPr>
      <w:r>
        <w:t xml:space="preserve">(Lei Federal 4.320/64, art.2º, parágrafo 2º, inciso I e Art.8º, parágrafo 1º, V </w:t>
      </w:r>
      <w:proofErr w:type="spellStart"/>
      <w:r>
        <w:t>cc</w:t>
      </w:r>
      <w:proofErr w:type="spellEnd"/>
      <w:r>
        <w:t xml:space="preserve"> art.7, inciso V da LDO)</w:t>
      </w:r>
    </w:p>
    <w:p w14:paraId="6907B525" w14:textId="77777777" w:rsidR="00C561AD" w:rsidRDefault="00C561AD" w:rsidP="00C561AD">
      <w:pPr>
        <w:jc w:val="center"/>
      </w:pPr>
    </w:p>
    <w:p w14:paraId="67BD3DF5" w14:textId="77777777" w:rsidR="00C561AD" w:rsidRDefault="00C561AD" w:rsidP="00C561AD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397"/>
        <w:gridCol w:w="1659"/>
        <w:gridCol w:w="3161"/>
        <w:gridCol w:w="1895"/>
      </w:tblGrid>
      <w:tr w:rsidR="00C561AD" w14:paraId="22523B15" w14:textId="77777777" w:rsidTr="00CC3E32">
        <w:tc>
          <w:tcPr>
            <w:tcW w:w="5056" w:type="dxa"/>
            <w:gridSpan w:val="2"/>
          </w:tcPr>
          <w:p w14:paraId="61FEC0F6" w14:textId="77777777" w:rsidR="00C561AD" w:rsidRPr="008E3034" w:rsidRDefault="00C561AD" w:rsidP="00CC3E32">
            <w:pPr>
              <w:jc w:val="center"/>
              <w:rPr>
                <w:rFonts w:ascii="Arial" w:hAnsi="Arial" w:cs="Arial"/>
              </w:rPr>
            </w:pPr>
            <w:r w:rsidRPr="008E3034">
              <w:rPr>
                <w:rFonts w:ascii="Arial" w:hAnsi="Arial" w:cs="Arial"/>
              </w:rPr>
              <w:t xml:space="preserve">RECEITAS </w:t>
            </w:r>
          </w:p>
        </w:tc>
        <w:tc>
          <w:tcPr>
            <w:tcW w:w="5056" w:type="dxa"/>
            <w:gridSpan w:val="2"/>
          </w:tcPr>
          <w:p w14:paraId="053D78DC" w14:textId="77777777" w:rsidR="00C561AD" w:rsidRPr="008E3034" w:rsidRDefault="00C561AD" w:rsidP="00CC3E32">
            <w:pPr>
              <w:jc w:val="center"/>
              <w:rPr>
                <w:rFonts w:ascii="Arial" w:hAnsi="Arial" w:cs="Arial"/>
              </w:rPr>
            </w:pPr>
            <w:r w:rsidRPr="008E3034">
              <w:rPr>
                <w:rFonts w:ascii="Arial" w:hAnsi="Arial" w:cs="Arial"/>
              </w:rPr>
              <w:t>DESPESAS</w:t>
            </w:r>
          </w:p>
        </w:tc>
      </w:tr>
      <w:tr w:rsidR="00C561AD" w14:paraId="5E031FB0" w14:textId="77777777" w:rsidTr="00CC3E32">
        <w:tc>
          <w:tcPr>
            <w:tcW w:w="3397" w:type="dxa"/>
          </w:tcPr>
          <w:p w14:paraId="47B16015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 w:rsidRPr="008E3034">
              <w:rPr>
                <w:rFonts w:ascii="Arial" w:hAnsi="Arial" w:cs="Arial"/>
              </w:rPr>
              <w:t>Transferências da União</w:t>
            </w:r>
          </w:p>
        </w:tc>
        <w:tc>
          <w:tcPr>
            <w:tcW w:w="1659" w:type="dxa"/>
          </w:tcPr>
          <w:p w14:paraId="7ABFDC18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116.770,68</w:t>
            </w:r>
          </w:p>
        </w:tc>
        <w:tc>
          <w:tcPr>
            <w:tcW w:w="3161" w:type="dxa"/>
          </w:tcPr>
          <w:p w14:paraId="2D6B7616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DESPESA CORRENTES</w:t>
            </w:r>
          </w:p>
        </w:tc>
        <w:tc>
          <w:tcPr>
            <w:tcW w:w="1895" w:type="dxa"/>
          </w:tcPr>
          <w:p w14:paraId="0E9DFD17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1.005.055,70</w:t>
            </w:r>
          </w:p>
        </w:tc>
      </w:tr>
      <w:tr w:rsidR="00C561AD" w14:paraId="70BBEA24" w14:textId="77777777" w:rsidTr="00CC3E32">
        <w:tc>
          <w:tcPr>
            <w:tcW w:w="3397" w:type="dxa"/>
          </w:tcPr>
          <w:p w14:paraId="38E395F4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Transferências do Estado</w:t>
            </w:r>
          </w:p>
        </w:tc>
        <w:tc>
          <w:tcPr>
            <w:tcW w:w="1659" w:type="dxa"/>
          </w:tcPr>
          <w:p w14:paraId="0DFC8484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8.835,70</w:t>
            </w:r>
          </w:p>
        </w:tc>
        <w:tc>
          <w:tcPr>
            <w:tcW w:w="3161" w:type="dxa"/>
          </w:tcPr>
          <w:p w14:paraId="2B746B62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 w:rsidRPr="008E3034">
              <w:rPr>
                <w:rFonts w:ascii="Arial" w:hAnsi="Arial" w:cs="Arial"/>
              </w:rPr>
              <w:t>Pessoal e Encargos sociais</w:t>
            </w:r>
          </w:p>
        </w:tc>
        <w:tc>
          <w:tcPr>
            <w:tcW w:w="1895" w:type="dxa"/>
          </w:tcPr>
          <w:p w14:paraId="2C48679E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551.000,00</w:t>
            </w:r>
          </w:p>
        </w:tc>
      </w:tr>
      <w:tr w:rsidR="00C561AD" w14:paraId="4D70EAF5" w14:textId="77777777" w:rsidTr="00CC3E32">
        <w:tc>
          <w:tcPr>
            <w:tcW w:w="3397" w:type="dxa"/>
          </w:tcPr>
          <w:p w14:paraId="74126DCC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Transferências do Munícipio</w:t>
            </w:r>
          </w:p>
        </w:tc>
        <w:tc>
          <w:tcPr>
            <w:tcW w:w="1659" w:type="dxa"/>
          </w:tcPr>
          <w:p w14:paraId="020B1BBB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903.040,00</w:t>
            </w:r>
          </w:p>
        </w:tc>
        <w:tc>
          <w:tcPr>
            <w:tcW w:w="3161" w:type="dxa"/>
          </w:tcPr>
          <w:p w14:paraId="7F3388B5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Outras </w:t>
            </w:r>
            <w:proofErr w:type="spellStart"/>
            <w:r>
              <w:rPr>
                <w:rFonts w:ascii="Arial" w:hAnsi="Arial" w:cs="Arial"/>
              </w:rPr>
              <w:t>Desp.correntes</w:t>
            </w:r>
            <w:proofErr w:type="spellEnd"/>
          </w:p>
        </w:tc>
        <w:tc>
          <w:tcPr>
            <w:tcW w:w="1895" w:type="dxa"/>
          </w:tcPr>
          <w:p w14:paraId="7710754C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454.055.70</w:t>
            </w:r>
          </w:p>
        </w:tc>
      </w:tr>
      <w:tr w:rsidR="00C561AD" w14:paraId="03AACF45" w14:textId="77777777" w:rsidTr="00CC3E32">
        <w:tc>
          <w:tcPr>
            <w:tcW w:w="3397" w:type="dxa"/>
          </w:tcPr>
          <w:p w14:paraId="7FF286B3" w14:textId="77777777" w:rsidR="00C561AD" w:rsidRPr="008E3034" w:rsidRDefault="00C561AD" w:rsidP="00CC3E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6268F18" w14:textId="77777777" w:rsidR="00C561AD" w:rsidRPr="008E3034" w:rsidRDefault="00C561AD" w:rsidP="00CC3E32">
            <w:pPr>
              <w:rPr>
                <w:rFonts w:ascii="Arial" w:hAnsi="Arial" w:cs="Arial"/>
              </w:rPr>
            </w:pPr>
          </w:p>
        </w:tc>
        <w:tc>
          <w:tcPr>
            <w:tcW w:w="3161" w:type="dxa"/>
          </w:tcPr>
          <w:p w14:paraId="604C4E2E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DESPESAS DE CAPITAL</w:t>
            </w:r>
          </w:p>
        </w:tc>
        <w:tc>
          <w:tcPr>
            <w:tcW w:w="1895" w:type="dxa"/>
          </w:tcPr>
          <w:p w14:paraId="6A6018F8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23.590,68</w:t>
            </w:r>
          </w:p>
        </w:tc>
      </w:tr>
      <w:tr w:rsidR="00C561AD" w14:paraId="06F0E322" w14:textId="77777777" w:rsidTr="00CC3E32">
        <w:tc>
          <w:tcPr>
            <w:tcW w:w="3397" w:type="dxa"/>
          </w:tcPr>
          <w:p w14:paraId="4ADE3021" w14:textId="77777777" w:rsidR="00C561AD" w:rsidRPr="008E3034" w:rsidRDefault="00C561AD" w:rsidP="00CC3E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8E94651" w14:textId="77777777" w:rsidR="00C561AD" w:rsidRPr="008E3034" w:rsidRDefault="00C561AD" w:rsidP="00CC3E32">
            <w:pPr>
              <w:rPr>
                <w:rFonts w:ascii="Arial" w:hAnsi="Arial" w:cs="Arial"/>
              </w:rPr>
            </w:pPr>
          </w:p>
        </w:tc>
        <w:tc>
          <w:tcPr>
            <w:tcW w:w="3161" w:type="dxa"/>
          </w:tcPr>
          <w:p w14:paraId="383B7395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Investimentos</w:t>
            </w:r>
          </w:p>
        </w:tc>
        <w:tc>
          <w:tcPr>
            <w:tcW w:w="1895" w:type="dxa"/>
          </w:tcPr>
          <w:p w14:paraId="5BCDF305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23.590,68</w:t>
            </w:r>
          </w:p>
        </w:tc>
      </w:tr>
      <w:tr w:rsidR="00C561AD" w14:paraId="5EB5F072" w14:textId="77777777" w:rsidTr="00CC3E32">
        <w:tc>
          <w:tcPr>
            <w:tcW w:w="3397" w:type="dxa"/>
          </w:tcPr>
          <w:p w14:paraId="62463A6F" w14:textId="77777777" w:rsidR="00C561AD" w:rsidRPr="008E3034" w:rsidRDefault="00C561AD" w:rsidP="00CC3E32">
            <w:pPr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3B3C9F2C" w14:textId="77777777" w:rsidR="00C561AD" w:rsidRPr="008E3034" w:rsidRDefault="00C561AD" w:rsidP="00CC3E32">
            <w:pPr>
              <w:rPr>
                <w:rFonts w:ascii="Arial" w:hAnsi="Arial" w:cs="Arial"/>
              </w:rPr>
            </w:pPr>
          </w:p>
        </w:tc>
        <w:tc>
          <w:tcPr>
            <w:tcW w:w="3161" w:type="dxa"/>
          </w:tcPr>
          <w:p w14:paraId="1FB33593" w14:textId="77777777" w:rsidR="00C561AD" w:rsidRPr="008E3034" w:rsidRDefault="00C561AD" w:rsidP="00CC3E32">
            <w:pPr>
              <w:rPr>
                <w:rFonts w:ascii="Arial" w:hAnsi="Arial" w:cs="Arial"/>
              </w:rPr>
            </w:pPr>
          </w:p>
        </w:tc>
        <w:tc>
          <w:tcPr>
            <w:tcW w:w="1895" w:type="dxa"/>
          </w:tcPr>
          <w:p w14:paraId="391B1308" w14:textId="77777777" w:rsidR="00C561AD" w:rsidRPr="008E3034" w:rsidRDefault="00C561AD" w:rsidP="00CC3E32">
            <w:pPr>
              <w:rPr>
                <w:rFonts w:ascii="Arial" w:hAnsi="Arial" w:cs="Arial"/>
              </w:rPr>
            </w:pPr>
          </w:p>
        </w:tc>
      </w:tr>
      <w:tr w:rsidR="00C561AD" w:rsidRPr="008E3034" w14:paraId="640D60F2" w14:textId="77777777" w:rsidTr="00CC3E32">
        <w:tc>
          <w:tcPr>
            <w:tcW w:w="3397" w:type="dxa"/>
          </w:tcPr>
          <w:p w14:paraId="04D63DC1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</w:t>
            </w:r>
          </w:p>
        </w:tc>
        <w:tc>
          <w:tcPr>
            <w:tcW w:w="1659" w:type="dxa"/>
          </w:tcPr>
          <w:p w14:paraId="2A0BBDA7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1.028.646,38</w:t>
            </w:r>
          </w:p>
        </w:tc>
        <w:tc>
          <w:tcPr>
            <w:tcW w:w="3161" w:type="dxa"/>
          </w:tcPr>
          <w:p w14:paraId="1F776D69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Total</w:t>
            </w:r>
          </w:p>
        </w:tc>
        <w:tc>
          <w:tcPr>
            <w:tcW w:w="1895" w:type="dxa"/>
          </w:tcPr>
          <w:p w14:paraId="43AD2265" w14:textId="77777777" w:rsidR="00C561AD" w:rsidRPr="008E3034" w:rsidRDefault="00C561AD" w:rsidP="00CC3E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1.028.646,38</w:t>
            </w:r>
          </w:p>
        </w:tc>
      </w:tr>
    </w:tbl>
    <w:p w14:paraId="704CFF19" w14:textId="77777777" w:rsidR="00C561AD" w:rsidRPr="008E3034" w:rsidRDefault="00C561AD" w:rsidP="00C561AD">
      <w:pPr>
        <w:jc w:val="center"/>
      </w:pPr>
    </w:p>
    <w:p w14:paraId="54E36475" w14:textId="77777777" w:rsidR="00CE5EC5" w:rsidRPr="00404C4E" w:rsidRDefault="00CE5EC5" w:rsidP="00404C4E">
      <w:pPr>
        <w:tabs>
          <w:tab w:val="left" w:pos="9015"/>
        </w:tabs>
        <w:rPr>
          <w:b/>
        </w:rPr>
      </w:pPr>
    </w:p>
    <w:sectPr w:rsidR="00CE5EC5" w:rsidRPr="00404C4E" w:rsidSect="00941E77">
      <w:footerReference w:type="even" r:id="rId8"/>
      <w:footnotePr>
        <w:pos w:val="beneathText"/>
      </w:footnotePr>
      <w:pgSz w:w="11905" w:h="16837"/>
      <w:pgMar w:top="1977" w:right="706" w:bottom="1701" w:left="1077" w:header="284" w:footer="83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6A7A1" w14:textId="77777777" w:rsidR="00E42D0B" w:rsidRDefault="00E42D0B">
      <w:r>
        <w:separator/>
      </w:r>
    </w:p>
  </w:endnote>
  <w:endnote w:type="continuationSeparator" w:id="0">
    <w:p w14:paraId="4D093D24" w14:textId="77777777" w:rsidR="00E42D0B" w:rsidRDefault="00E42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17361" w14:textId="77777777" w:rsidR="00D6032F" w:rsidRDefault="00D6032F" w:rsidP="00D6032F">
    <w:pPr>
      <w:pStyle w:val="Rodap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1394E" w14:textId="77777777" w:rsidR="00E42D0B" w:rsidRDefault="00E42D0B">
      <w:r>
        <w:separator/>
      </w:r>
    </w:p>
  </w:footnote>
  <w:footnote w:type="continuationSeparator" w:id="0">
    <w:p w14:paraId="3D1D996A" w14:textId="77777777" w:rsidR="00E42D0B" w:rsidRDefault="00E42D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247092C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A1C735E"/>
    <w:multiLevelType w:val="hybridMultilevel"/>
    <w:tmpl w:val="3A78886C"/>
    <w:lvl w:ilvl="0" w:tplc="E63C51C4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CBC27E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1CF54EE"/>
    <w:multiLevelType w:val="hybridMultilevel"/>
    <w:tmpl w:val="3C7E38AE"/>
    <w:lvl w:ilvl="0" w:tplc="65000AA2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5" w15:restartNumberingAfterBreak="0">
    <w:nsid w:val="16D0690F"/>
    <w:multiLevelType w:val="hybridMultilevel"/>
    <w:tmpl w:val="37088B78"/>
    <w:lvl w:ilvl="0" w:tplc="49F6EBDE">
      <w:start w:val="3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17BA736B"/>
    <w:multiLevelType w:val="hybridMultilevel"/>
    <w:tmpl w:val="36E43EE2"/>
    <w:lvl w:ilvl="0" w:tplc="71F41918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7" w15:restartNumberingAfterBreak="0">
    <w:nsid w:val="22A43153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8061E2D"/>
    <w:multiLevelType w:val="hybridMultilevel"/>
    <w:tmpl w:val="A21A6176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BC1388B"/>
    <w:multiLevelType w:val="hybridMultilevel"/>
    <w:tmpl w:val="2898BE30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AE1A4B"/>
    <w:multiLevelType w:val="hybridMultilevel"/>
    <w:tmpl w:val="B39CF2C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4416D79"/>
    <w:multiLevelType w:val="hybridMultilevel"/>
    <w:tmpl w:val="2EA03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E90D40"/>
    <w:multiLevelType w:val="hybridMultilevel"/>
    <w:tmpl w:val="1072587A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2A90E3B"/>
    <w:multiLevelType w:val="hybridMultilevel"/>
    <w:tmpl w:val="114499FE"/>
    <w:lvl w:ilvl="0" w:tplc="E63C51C4">
      <w:numFmt w:val="bullet"/>
      <w:lvlText w:val=""/>
      <w:lvlJc w:val="left"/>
      <w:pPr>
        <w:ind w:left="1494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73F722A"/>
    <w:multiLevelType w:val="hybridMultilevel"/>
    <w:tmpl w:val="2F785E8C"/>
    <w:lvl w:ilvl="0" w:tplc="0416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4D4F00"/>
    <w:multiLevelType w:val="hybridMultilevel"/>
    <w:tmpl w:val="95660C86"/>
    <w:lvl w:ilvl="0" w:tplc="84F4E73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9FC033A"/>
    <w:multiLevelType w:val="hybridMultilevel"/>
    <w:tmpl w:val="727A176A"/>
    <w:lvl w:ilvl="0" w:tplc="0416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B4B2F99"/>
    <w:multiLevelType w:val="hybridMultilevel"/>
    <w:tmpl w:val="C4AC9658"/>
    <w:lvl w:ilvl="0" w:tplc="DEEC9B0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FA601A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A500750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736EFD"/>
    <w:multiLevelType w:val="hybridMultilevel"/>
    <w:tmpl w:val="3BEC16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660C2A"/>
    <w:multiLevelType w:val="hybridMultilevel"/>
    <w:tmpl w:val="C1DE1230"/>
    <w:lvl w:ilvl="0" w:tplc="85B284C4">
      <w:start w:val="1"/>
      <w:numFmt w:val="lowerLetter"/>
      <w:lvlText w:val="%1."/>
      <w:lvlJc w:val="left"/>
      <w:pPr>
        <w:tabs>
          <w:tab w:val="num" w:pos="1770"/>
        </w:tabs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abstractNum w:abstractNumId="20" w15:restartNumberingAfterBreak="0">
    <w:nsid w:val="5EB175DC"/>
    <w:multiLevelType w:val="multilevel"/>
    <w:tmpl w:val="FAA4F65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9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5FE80C60"/>
    <w:multiLevelType w:val="hybridMultilevel"/>
    <w:tmpl w:val="F1EA43A8"/>
    <w:lvl w:ilvl="0" w:tplc="0416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23729C1"/>
    <w:multiLevelType w:val="multilevel"/>
    <w:tmpl w:val="A21A61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7C4D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92918D1"/>
    <w:multiLevelType w:val="hybridMultilevel"/>
    <w:tmpl w:val="960E2E24"/>
    <w:lvl w:ilvl="0" w:tplc="870C742E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C78109E"/>
    <w:multiLevelType w:val="hybridMultilevel"/>
    <w:tmpl w:val="DA78C0FE"/>
    <w:lvl w:ilvl="0" w:tplc="A3708D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CA531E1"/>
    <w:multiLevelType w:val="hybridMultilevel"/>
    <w:tmpl w:val="21FABBEC"/>
    <w:lvl w:ilvl="0" w:tplc="2DE2983E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27" w15:restartNumberingAfterBreak="0">
    <w:nsid w:val="74873AD5"/>
    <w:multiLevelType w:val="hybridMultilevel"/>
    <w:tmpl w:val="F79A8D4E"/>
    <w:lvl w:ilvl="0" w:tplc="FCAE2C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7050ED"/>
    <w:multiLevelType w:val="hybridMultilevel"/>
    <w:tmpl w:val="51826488"/>
    <w:lvl w:ilvl="0" w:tplc="0416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6"/>
  </w:num>
  <w:num w:numId="3">
    <w:abstractNumId w:val="4"/>
  </w:num>
  <w:num w:numId="4">
    <w:abstractNumId w:val="16"/>
  </w:num>
  <w:num w:numId="5">
    <w:abstractNumId w:val="5"/>
  </w:num>
  <w:num w:numId="6">
    <w:abstractNumId w:val="6"/>
  </w:num>
  <w:num w:numId="7">
    <w:abstractNumId w:val="17"/>
  </w:num>
  <w:num w:numId="8">
    <w:abstractNumId w:val="19"/>
  </w:num>
  <w:num w:numId="9">
    <w:abstractNumId w:val="20"/>
  </w:num>
  <w:num w:numId="10">
    <w:abstractNumId w:val="14"/>
  </w:num>
  <w:num w:numId="11">
    <w:abstractNumId w:val="18"/>
  </w:num>
  <w:num w:numId="12">
    <w:abstractNumId w:val="9"/>
  </w:num>
  <w:num w:numId="13">
    <w:abstractNumId w:val="28"/>
  </w:num>
  <w:num w:numId="14">
    <w:abstractNumId w:val="8"/>
  </w:num>
  <w:num w:numId="15">
    <w:abstractNumId w:val="22"/>
  </w:num>
  <w:num w:numId="16">
    <w:abstractNumId w:val="2"/>
  </w:num>
  <w:num w:numId="17">
    <w:abstractNumId w:val="13"/>
  </w:num>
  <w:num w:numId="18">
    <w:abstractNumId w:val="7"/>
  </w:num>
  <w:num w:numId="19">
    <w:abstractNumId w:val="1"/>
  </w:num>
  <w:num w:numId="20">
    <w:abstractNumId w:val="3"/>
  </w:num>
  <w:num w:numId="21">
    <w:abstractNumId w:val="23"/>
  </w:num>
  <w:num w:numId="22">
    <w:abstractNumId w:val="25"/>
  </w:num>
  <w:num w:numId="23">
    <w:abstractNumId w:val="27"/>
  </w:num>
  <w:num w:numId="24">
    <w:abstractNumId w:val="15"/>
  </w:num>
  <w:num w:numId="25">
    <w:abstractNumId w:val="24"/>
  </w:num>
  <w:num w:numId="26">
    <w:abstractNumId w:val="21"/>
  </w:num>
  <w:num w:numId="27">
    <w:abstractNumId w:val="12"/>
  </w:num>
  <w:num w:numId="28">
    <w:abstractNumId w:val="10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0B2"/>
    <w:rsid w:val="00000423"/>
    <w:rsid w:val="0000431A"/>
    <w:rsid w:val="000148C6"/>
    <w:rsid w:val="000161EE"/>
    <w:rsid w:val="00030E30"/>
    <w:rsid w:val="00041B43"/>
    <w:rsid w:val="00047CB0"/>
    <w:rsid w:val="000B1735"/>
    <w:rsid w:val="000B20E2"/>
    <w:rsid w:val="000B4C03"/>
    <w:rsid w:val="000C1C4F"/>
    <w:rsid w:val="000D47BE"/>
    <w:rsid w:val="000D4A25"/>
    <w:rsid w:val="000F0507"/>
    <w:rsid w:val="001018B6"/>
    <w:rsid w:val="00102FC4"/>
    <w:rsid w:val="00106B7C"/>
    <w:rsid w:val="00111525"/>
    <w:rsid w:val="00111695"/>
    <w:rsid w:val="00115A6C"/>
    <w:rsid w:val="0011705D"/>
    <w:rsid w:val="0014110D"/>
    <w:rsid w:val="00146B7C"/>
    <w:rsid w:val="0016785F"/>
    <w:rsid w:val="00176F93"/>
    <w:rsid w:val="001A7D26"/>
    <w:rsid w:val="001B7A32"/>
    <w:rsid w:val="001C1D5D"/>
    <w:rsid w:val="001C4881"/>
    <w:rsid w:val="001C4987"/>
    <w:rsid w:val="001E46A8"/>
    <w:rsid w:val="001E6B91"/>
    <w:rsid w:val="00207B2B"/>
    <w:rsid w:val="00214575"/>
    <w:rsid w:val="002148C1"/>
    <w:rsid w:val="00220FBF"/>
    <w:rsid w:val="0022201D"/>
    <w:rsid w:val="002370EC"/>
    <w:rsid w:val="00237F8B"/>
    <w:rsid w:val="002570C6"/>
    <w:rsid w:val="00260679"/>
    <w:rsid w:val="00277240"/>
    <w:rsid w:val="00280AEE"/>
    <w:rsid w:val="00287CD3"/>
    <w:rsid w:val="0029406F"/>
    <w:rsid w:val="002A3EFA"/>
    <w:rsid w:val="002A593D"/>
    <w:rsid w:val="002E4AAA"/>
    <w:rsid w:val="0030586B"/>
    <w:rsid w:val="003069F8"/>
    <w:rsid w:val="003105FF"/>
    <w:rsid w:val="003108EA"/>
    <w:rsid w:val="00311F42"/>
    <w:rsid w:val="00315161"/>
    <w:rsid w:val="00316C45"/>
    <w:rsid w:val="003200B2"/>
    <w:rsid w:val="003515DA"/>
    <w:rsid w:val="00351ECA"/>
    <w:rsid w:val="00354F2C"/>
    <w:rsid w:val="0035726F"/>
    <w:rsid w:val="003633D0"/>
    <w:rsid w:val="00366AEE"/>
    <w:rsid w:val="00366B5A"/>
    <w:rsid w:val="00382FEB"/>
    <w:rsid w:val="00384296"/>
    <w:rsid w:val="003A765F"/>
    <w:rsid w:val="003A7CF4"/>
    <w:rsid w:val="003C3666"/>
    <w:rsid w:val="003D3838"/>
    <w:rsid w:val="003F18E4"/>
    <w:rsid w:val="00403186"/>
    <w:rsid w:val="00404357"/>
    <w:rsid w:val="00404C4E"/>
    <w:rsid w:val="00455418"/>
    <w:rsid w:val="00461384"/>
    <w:rsid w:val="00472910"/>
    <w:rsid w:val="0047668F"/>
    <w:rsid w:val="004855FF"/>
    <w:rsid w:val="0049077C"/>
    <w:rsid w:val="004A2378"/>
    <w:rsid w:val="004A63C5"/>
    <w:rsid w:val="004B2564"/>
    <w:rsid w:val="004B30F5"/>
    <w:rsid w:val="004C0E28"/>
    <w:rsid w:val="004C556D"/>
    <w:rsid w:val="004C72BE"/>
    <w:rsid w:val="004D3798"/>
    <w:rsid w:val="004E3C0E"/>
    <w:rsid w:val="004E46BA"/>
    <w:rsid w:val="004F52FB"/>
    <w:rsid w:val="005213F5"/>
    <w:rsid w:val="0052169A"/>
    <w:rsid w:val="005302B4"/>
    <w:rsid w:val="00553C75"/>
    <w:rsid w:val="00554139"/>
    <w:rsid w:val="0057043D"/>
    <w:rsid w:val="00594E03"/>
    <w:rsid w:val="005A17AD"/>
    <w:rsid w:val="005B7F39"/>
    <w:rsid w:val="005F1241"/>
    <w:rsid w:val="005F284C"/>
    <w:rsid w:val="00600B8D"/>
    <w:rsid w:val="00603CF3"/>
    <w:rsid w:val="00626FD3"/>
    <w:rsid w:val="00632F9B"/>
    <w:rsid w:val="00634B93"/>
    <w:rsid w:val="00636AC6"/>
    <w:rsid w:val="00640E41"/>
    <w:rsid w:val="00656426"/>
    <w:rsid w:val="00666263"/>
    <w:rsid w:val="006669EF"/>
    <w:rsid w:val="006706D2"/>
    <w:rsid w:val="006747E1"/>
    <w:rsid w:val="0067693F"/>
    <w:rsid w:val="00685709"/>
    <w:rsid w:val="00693C6E"/>
    <w:rsid w:val="006A3071"/>
    <w:rsid w:val="006A42AA"/>
    <w:rsid w:val="006A66B4"/>
    <w:rsid w:val="006B3292"/>
    <w:rsid w:val="006D41BD"/>
    <w:rsid w:val="006E4E5F"/>
    <w:rsid w:val="006F21F4"/>
    <w:rsid w:val="006F54A7"/>
    <w:rsid w:val="006F7753"/>
    <w:rsid w:val="00710DA1"/>
    <w:rsid w:val="00722ACE"/>
    <w:rsid w:val="00725909"/>
    <w:rsid w:val="00727E10"/>
    <w:rsid w:val="007323D6"/>
    <w:rsid w:val="00737C26"/>
    <w:rsid w:val="0074064D"/>
    <w:rsid w:val="007451A6"/>
    <w:rsid w:val="00745252"/>
    <w:rsid w:val="00746DB6"/>
    <w:rsid w:val="007519B4"/>
    <w:rsid w:val="00752959"/>
    <w:rsid w:val="00767C00"/>
    <w:rsid w:val="00771389"/>
    <w:rsid w:val="00781A65"/>
    <w:rsid w:val="0078578F"/>
    <w:rsid w:val="007A786D"/>
    <w:rsid w:val="007B1431"/>
    <w:rsid w:val="007C3224"/>
    <w:rsid w:val="007E1732"/>
    <w:rsid w:val="007E6433"/>
    <w:rsid w:val="007F011B"/>
    <w:rsid w:val="007F145D"/>
    <w:rsid w:val="007F3747"/>
    <w:rsid w:val="007F38AD"/>
    <w:rsid w:val="007F500A"/>
    <w:rsid w:val="007F6575"/>
    <w:rsid w:val="008140FA"/>
    <w:rsid w:val="00816D74"/>
    <w:rsid w:val="00817CCF"/>
    <w:rsid w:val="008200FE"/>
    <w:rsid w:val="00826E0C"/>
    <w:rsid w:val="0083500C"/>
    <w:rsid w:val="00835ADD"/>
    <w:rsid w:val="00842001"/>
    <w:rsid w:val="0085541B"/>
    <w:rsid w:val="00872E3B"/>
    <w:rsid w:val="00892B30"/>
    <w:rsid w:val="00897344"/>
    <w:rsid w:val="008A605B"/>
    <w:rsid w:val="008C3F46"/>
    <w:rsid w:val="008D2425"/>
    <w:rsid w:val="008D4326"/>
    <w:rsid w:val="008D55A9"/>
    <w:rsid w:val="008F38A9"/>
    <w:rsid w:val="00904B6E"/>
    <w:rsid w:val="00917983"/>
    <w:rsid w:val="00922774"/>
    <w:rsid w:val="00925842"/>
    <w:rsid w:val="00926AE6"/>
    <w:rsid w:val="00930AF1"/>
    <w:rsid w:val="009332FE"/>
    <w:rsid w:val="0094185E"/>
    <w:rsid w:val="00941E77"/>
    <w:rsid w:val="009804A1"/>
    <w:rsid w:val="00986697"/>
    <w:rsid w:val="009A3AA7"/>
    <w:rsid w:val="009B64B2"/>
    <w:rsid w:val="009C2857"/>
    <w:rsid w:val="009C46B9"/>
    <w:rsid w:val="009C6D60"/>
    <w:rsid w:val="009D2F36"/>
    <w:rsid w:val="009D566F"/>
    <w:rsid w:val="009E5282"/>
    <w:rsid w:val="009F7CC3"/>
    <w:rsid w:val="00A00EBE"/>
    <w:rsid w:val="00A0286B"/>
    <w:rsid w:val="00A06EAC"/>
    <w:rsid w:val="00A11129"/>
    <w:rsid w:val="00A2507B"/>
    <w:rsid w:val="00A27177"/>
    <w:rsid w:val="00A27CD0"/>
    <w:rsid w:val="00A33708"/>
    <w:rsid w:val="00A45F67"/>
    <w:rsid w:val="00A46F71"/>
    <w:rsid w:val="00A67A18"/>
    <w:rsid w:val="00A73003"/>
    <w:rsid w:val="00A734F0"/>
    <w:rsid w:val="00A876A8"/>
    <w:rsid w:val="00A87BEB"/>
    <w:rsid w:val="00A92B04"/>
    <w:rsid w:val="00AB065D"/>
    <w:rsid w:val="00AB442A"/>
    <w:rsid w:val="00AB50AD"/>
    <w:rsid w:val="00AD5BC6"/>
    <w:rsid w:val="00AF0290"/>
    <w:rsid w:val="00B02C00"/>
    <w:rsid w:val="00B128E2"/>
    <w:rsid w:val="00B16FBE"/>
    <w:rsid w:val="00B218A8"/>
    <w:rsid w:val="00B21EE6"/>
    <w:rsid w:val="00B258CF"/>
    <w:rsid w:val="00B32539"/>
    <w:rsid w:val="00B54084"/>
    <w:rsid w:val="00B676E4"/>
    <w:rsid w:val="00B75391"/>
    <w:rsid w:val="00B81592"/>
    <w:rsid w:val="00B82BBE"/>
    <w:rsid w:val="00B840B3"/>
    <w:rsid w:val="00B9402F"/>
    <w:rsid w:val="00B948A7"/>
    <w:rsid w:val="00BA70F5"/>
    <w:rsid w:val="00BA7E67"/>
    <w:rsid w:val="00BB04B7"/>
    <w:rsid w:val="00BB1D44"/>
    <w:rsid w:val="00BF1A80"/>
    <w:rsid w:val="00BF235A"/>
    <w:rsid w:val="00BF48D4"/>
    <w:rsid w:val="00BF5520"/>
    <w:rsid w:val="00C121F2"/>
    <w:rsid w:val="00C254F4"/>
    <w:rsid w:val="00C269F0"/>
    <w:rsid w:val="00C31088"/>
    <w:rsid w:val="00C32244"/>
    <w:rsid w:val="00C439BA"/>
    <w:rsid w:val="00C451B0"/>
    <w:rsid w:val="00C52F9F"/>
    <w:rsid w:val="00C561AD"/>
    <w:rsid w:val="00C60B71"/>
    <w:rsid w:val="00C623FE"/>
    <w:rsid w:val="00C650F3"/>
    <w:rsid w:val="00C701C0"/>
    <w:rsid w:val="00C86E3C"/>
    <w:rsid w:val="00CB4A3F"/>
    <w:rsid w:val="00CB5D61"/>
    <w:rsid w:val="00CC04B4"/>
    <w:rsid w:val="00CC5B50"/>
    <w:rsid w:val="00CE14C3"/>
    <w:rsid w:val="00CE2BBE"/>
    <w:rsid w:val="00CE51D0"/>
    <w:rsid w:val="00CE5EC5"/>
    <w:rsid w:val="00CF4094"/>
    <w:rsid w:val="00D00FAC"/>
    <w:rsid w:val="00D150E7"/>
    <w:rsid w:val="00D21EC9"/>
    <w:rsid w:val="00D243F1"/>
    <w:rsid w:val="00D26855"/>
    <w:rsid w:val="00D32299"/>
    <w:rsid w:val="00D34170"/>
    <w:rsid w:val="00D37D30"/>
    <w:rsid w:val="00D45E2A"/>
    <w:rsid w:val="00D52F46"/>
    <w:rsid w:val="00D530E9"/>
    <w:rsid w:val="00D6032F"/>
    <w:rsid w:val="00D62016"/>
    <w:rsid w:val="00D65BA8"/>
    <w:rsid w:val="00D74971"/>
    <w:rsid w:val="00D76C25"/>
    <w:rsid w:val="00D77A3B"/>
    <w:rsid w:val="00D81C4B"/>
    <w:rsid w:val="00D82639"/>
    <w:rsid w:val="00D92175"/>
    <w:rsid w:val="00D92994"/>
    <w:rsid w:val="00D9748D"/>
    <w:rsid w:val="00DB463D"/>
    <w:rsid w:val="00DB621A"/>
    <w:rsid w:val="00DC1420"/>
    <w:rsid w:val="00DC3FF8"/>
    <w:rsid w:val="00DD239C"/>
    <w:rsid w:val="00DE4D37"/>
    <w:rsid w:val="00DE533D"/>
    <w:rsid w:val="00DE6EC9"/>
    <w:rsid w:val="00E02E09"/>
    <w:rsid w:val="00E032B6"/>
    <w:rsid w:val="00E032EC"/>
    <w:rsid w:val="00E077C7"/>
    <w:rsid w:val="00E10CC5"/>
    <w:rsid w:val="00E21398"/>
    <w:rsid w:val="00E216C7"/>
    <w:rsid w:val="00E221CC"/>
    <w:rsid w:val="00E254B6"/>
    <w:rsid w:val="00E420B6"/>
    <w:rsid w:val="00E4285D"/>
    <w:rsid w:val="00E42D0B"/>
    <w:rsid w:val="00E4539F"/>
    <w:rsid w:val="00E64C03"/>
    <w:rsid w:val="00E723AB"/>
    <w:rsid w:val="00E87514"/>
    <w:rsid w:val="00EA0E0D"/>
    <w:rsid w:val="00EA2033"/>
    <w:rsid w:val="00EA3281"/>
    <w:rsid w:val="00EA4CBC"/>
    <w:rsid w:val="00EB289B"/>
    <w:rsid w:val="00ED4D74"/>
    <w:rsid w:val="00ED5371"/>
    <w:rsid w:val="00EF27FD"/>
    <w:rsid w:val="00EF3E2C"/>
    <w:rsid w:val="00F0426B"/>
    <w:rsid w:val="00F06BF7"/>
    <w:rsid w:val="00F0782E"/>
    <w:rsid w:val="00F10699"/>
    <w:rsid w:val="00F151D9"/>
    <w:rsid w:val="00F205DB"/>
    <w:rsid w:val="00F333EA"/>
    <w:rsid w:val="00F37ADE"/>
    <w:rsid w:val="00F54CC7"/>
    <w:rsid w:val="00F572DA"/>
    <w:rsid w:val="00F66F33"/>
    <w:rsid w:val="00F67EAB"/>
    <w:rsid w:val="00F94C97"/>
    <w:rsid w:val="00FA3F90"/>
    <w:rsid w:val="00FA5461"/>
    <w:rsid w:val="00FB0C92"/>
    <w:rsid w:val="00FC5370"/>
    <w:rsid w:val="00FD04DC"/>
    <w:rsid w:val="00FD226F"/>
    <w:rsid w:val="00FD2561"/>
    <w:rsid w:val="00FE1B7D"/>
    <w:rsid w:val="00FE24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24DC5B"/>
  <w15:docId w15:val="{2607AD31-D97A-4706-B1A4-E3624A7CC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6D2"/>
    <w:rPr>
      <w:sz w:val="24"/>
      <w:szCs w:val="24"/>
    </w:rPr>
  </w:style>
  <w:style w:type="paragraph" w:styleId="Ttulo1">
    <w:name w:val="heading 1"/>
    <w:basedOn w:val="Normal"/>
    <w:next w:val="Normal"/>
    <w:qFormat/>
    <w:rsid w:val="006E4E5F"/>
    <w:pPr>
      <w:keepNext/>
      <w:tabs>
        <w:tab w:val="num" w:pos="0"/>
      </w:tabs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6E4E5F"/>
    <w:pPr>
      <w:keepNext/>
      <w:tabs>
        <w:tab w:val="num" w:pos="0"/>
      </w:tabs>
      <w:jc w:val="both"/>
      <w:outlineLvl w:val="1"/>
    </w:pPr>
    <w:rPr>
      <w:rFonts w:eastAsia="Arial Unicode MS"/>
      <w:b/>
      <w:szCs w:val="20"/>
    </w:rPr>
  </w:style>
  <w:style w:type="paragraph" w:styleId="Ttulo3">
    <w:name w:val="heading 3"/>
    <w:basedOn w:val="Normal"/>
    <w:next w:val="Normal"/>
    <w:qFormat/>
    <w:rsid w:val="006E4E5F"/>
    <w:pPr>
      <w:keepNext/>
      <w:tabs>
        <w:tab w:val="num" w:pos="0"/>
      </w:tabs>
      <w:outlineLvl w:val="2"/>
    </w:pPr>
    <w:rPr>
      <w:b/>
    </w:rPr>
  </w:style>
  <w:style w:type="paragraph" w:styleId="Ttulo4">
    <w:name w:val="heading 4"/>
    <w:basedOn w:val="Normal"/>
    <w:next w:val="Normal"/>
    <w:qFormat/>
    <w:rsid w:val="006706D2"/>
    <w:pPr>
      <w:keepNext/>
      <w:jc w:val="center"/>
      <w:outlineLvl w:val="3"/>
    </w:pPr>
    <w:rPr>
      <w:b/>
      <w:bCs/>
      <w:sz w:val="20"/>
    </w:rPr>
  </w:style>
  <w:style w:type="paragraph" w:styleId="Ttulo5">
    <w:name w:val="heading 5"/>
    <w:basedOn w:val="Normal"/>
    <w:next w:val="Normal"/>
    <w:qFormat/>
    <w:rsid w:val="006E4E5F"/>
    <w:pPr>
      <w:keepNext/>
      <w:tabs>
        <w:tab w:val="num" w:pos="0"/>
      </w:tabs>
      <w:ind w:left="4320"/>
      <w:jc w:val="both"/>
      <w:outlineLvl w:val="4"/>
    </w:pPr>
    <w:rPr>
      <w:rFonts w:eastAsia="Arial Unicode MS"/>
      <w:b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6E4E5F"/>
  </w:style>
  <w:style w:type="character" w:customStyle="1" w:styleId="WW-Absatz-Standardschriftart">
    <w:name w:val="WW-Absatz-Standardschriftart"/>
    <w:rsid w:val="006E4E5F"/>
  </w:style>
  <w:style w:type="character" w:customStyle="1" w:styleId="WW8Num4z0">
    <w:name w:val="WW8Num4z0"/>
    <w:rsid w:val="006E4E5F"/>
    <w:rPr>
      <w:rFonts w:ascii="Symbol" w:hAnsi="Symbol"/>
    </w:rPr>
  </w:style>
  <w:style w:type="character" w:customStyle="1" w:styleId="WW8Num9z1">
    <w:name w:val="WW8Num9z1"/>
    <w:rsid w:val="006E4E5F"/>
    <w:rPr>
      <w:rFonts w:ascii="Times New Roman" w:eastAsia="Times New Roman" w:hAnsi="Times New Roman" w:cs="Times New Roman"/>
    </w:rPr>
  </w:style>
  <w:style w:type="character" w:customStyle="1" w:styleId="WW8Num10z0">
    <w:name w:val="WW8Num10z0"/>
    <w:rsid w:val="006E4E5F"/>
    <w:rPr>
      <w:rFonts w:ascii="Times New Roman" w:eastAsia="Times New Roman" w:hAnsi="Times New Roman" w:cs="Times New Roman"/>
    </w:rPr>
  </w:style>
  <w:style w:type="character" w:customStyle="1" w:styleId="WW8Num10z1">
    <w:name w:val="WW8Num10z1"/>
    <w:rsid w:val="006E4E5F"/>
    <w:rPr>
      <w:rFonts w:ascii="Courier New" w:hAnsi="Courier New"/>
    </w:rPr>
  </w:style>
  <w:style w:type="character" w:customStyle="1" w:styleId="WW8Num10z2">
    <w:name w:val="WW8Num10z2"/>
    <w:rsid w:val="006E4E5F"/>
    <w:rPr>
      <w:rFonts w:ascii="Wingdings" w:hAnsi="Wingdings"/>
    </w:rPr>
  </w:style>
  <w:style w:type="character" w:customStyle="1" w:styleId="WW8Num10z3">
    <w:name w:val="WW8Num10z3"/>
    <w:rsid w:val="006E4E5F"/>
    <w:rPr>
      <w:rFonts w:ascii="Symbol" w:hAnsi="Symbol"/>
    </w:rPr>
  </w:style>
  <w:style w:type="character" w:customStyle="1" w:styleId="WW8Num16z0">
    <w:name w:val="WW8Num16z0"/>
    <w:rsid w:val="006E4E5F"/>
    <w:rPr>
      <w:b w:val="0"/>
    </w:rPr>
  </w:style>
  <w:style w:type="character" w:customStyle="1" w:styleId="WW8Num17z0">
    <w:name w:val="WW8Num17z0"/>
    <w:rsid w:val="006E4E5F"/>
    <w:rPr>
      <w:rFonts w:ascii="Symbol" w:hAnsi="Symbol"/>
    </w:rPr>
  </w:style>
  <w:style w:type="character" w:customStyle="1" w:styleId="WW8Num19z0">
    <w:name w:val="WW8Num19z0"/>
    <w:rsid w:val="006E4E5F"/>
    <w:rPr>
      <w:rFonts w:ascii="Symbol" w:hAnsi="Symbol"/>
    </w:rPr>
  </w:style>
  <w:style w:type="character" w:customStyle="1" w:styleId="WW8Num31z0">
    <w:name w:val="WW8Num31z0"/>
    <w:rsid w:val="006E4E5F"/>
    <w:rPr>
      <w:rFonts w:ascii="Symbol" w:hAnsi="Symbol"/>
    </w:rPr>
  </w:style>
  <w:style w:type="character" w:customStyle="1" w:styleId="WW8Num32z1">
    <w:name w:val="WW8Num32z1"/>
    <w:rsid w:val="006E4E5F"/>
    <w:rPr>
      <w:rFonts w:ascii="Times New Roman" w:eastAsia="Times New Roman" w:hAnsi="Times New Roman" w:cs="Times New Roman"/>
    </w:rPr>
  </w:style>
  <w:style w:type="character" w:customStyle="1" w:styleId="WW8Num33z0">
    <w:name w:val="WW8Num33z0"/>
    <w:rsid w:val="006E4E5F"/>
    <w:rPr>
      <w:rFonts w:ascii="Symbol" w:hAnsi="Symbol"/>
    </w:rPr>
  </w:style>
  <w:style w:type="character" w:styleId="Nmerodepgina">
    <w:name w:val="page number"/>
    <w:basedOn w:val="Fontepargpadro"/>
    <w:rsid w:val="006E4E5F"/>
  </w:style>
  <w:style w:type="paragraph" w:customStyle="1" w:styleId="Captulo">
    <w:name w:val="Capítulo"/>
    <w:basedOn w:val="Normal"/>
    <w:next w:val="Corpodetexto"/>
    <w:rsid w:val="006E4E5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6E4E5F"/>
    <w:rPr>
      <w:b/>
      <w:bCs/>
      <w:sz w:val="32"/>
    </w:rPr>
  </w:style>
  <w:style w:type="paragraph" w:styleId="Lista">
    <w:name w:val="List"/>
    <w:basedOn w:val="Corpodetexto"/>
    <w:rsid w:val="006E4E5F"/>
    <w:rPr>
      <w:rFonts w:cs="Tahoma"/>
    </w:rPr>
  </w:style>
  <w:style w:type="paragraph" w:styleId="Legenda">
    <w:name w:val="caption"/>
    <w:basedOn w:val="Normal"/>
    <w:qFormat/>
    <w:rsid w:val="006E4E5F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rsid w:val="006E4E5F"/>
    <w:pPr>
      <w:suppressLineNumbers/>
    </w:pPr>
    <w:rPr>
      <w:rFonts w:cs="Tahoma"/>
    </w:rPr>
  </w:style>
  <w:style w:type="paragraph" w:styleId="Cabealho">
    <w:name w:val="header"/>
    <w:basedOn w:val="Normal"/>
    <w:rsid w:val="006E4E5F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4E5F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6E4E5F"/>
    <w:pPr>
      <w:ind w:firstLine="1980"/>
      <w:jc w:val="both"/>
    </w:pPr>
  </w:style>
  <w:style w:type="paragraph" w:styleId="Ttulo">
    <w:name w:val="Title"/>
    <w:basedOn w:val="Normal"/>
    <w:next w:val="Subttulo"/>
    <w:qFormat/>
    <w:rsid w:val="006E4E5F"/>
    <w:pPr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styleId="Subttulo">
    <w:name w:val="Subtitle"/>
    <w:basedOn w:val="Normal"/>
    <w:next w:val="Corpodetexto"/>
    <w:qFormat/>
    <w:rsid w:val="006E4E5F"/>
    <w:pPr>
      <w:spacing w:before="100" w:after="100"/>
      <w:jc w:val="center"/>
    </w:pPr>
    <w:rPr>
      <w:rFonts w:ascii="Arial" w:hAnsi="Arial" w:cs="Arial"/>
      <w:b/>
      <w:bCs/>
      <w:i/>
      <w:iCs/>
      <w:u w:val="single"/>
    </w:rPr>
  </w:style>
  <w:style w:type="paragraph" w:styleId="Recuodecorpodetexto2">
    <w:name w:val="Body Text Indent 2"/>
    <w:basedOn w:val="Normal"/>
    <w:rsid w:val="006E4E5F"/>
    <w:pPr>
      <w:ind w:firstLine="2160"/>
      <w:jc w:val="both"/>
    </w:pPr>
  </w:style>
  <w:style w:type="paragraph" w:styleId="Corpodetexto2">
    <w:name w:val="Body Text 2"/>
    <w:basedOn w:val="Normal"/>
    <w:rsid w:val="006E4E5F"/>
    <w:pPr>
      <w:jc w:val="both"/>
    </w:pPr>
    <w:rPr>
      <w:b/>
      <w:szCs w:val="20"/>
    </w:rPr>
  </w:style>
  <w:style w:type="paragraph" w:styleId="Corpodetexto3">
    <w:name w:val="Body Text 3"/>
    <w:basedOn w:val="Normal"/>
    <w:rsid w:val="006E4E5F"/>
    <w:pPr>
      <w:jc w:val="both"/>
    </w:pPr>
    <w:rPr>
      <w:sz w:val="22"/>
      <w:szCs w:val="20"/>
    </w:rPr>
  </w:style>
  <w:style w:type="paragraph" w:styleId="Textodebalo">
    <w:name w:val="Balloon Text"/>
    <w:basedOn w:val="Normal"/>
    <w:rsid w:val="006E4E5F"/>
    <w:rPr>
      <w:rFonts w:ascii="Tahoma" w:hAnsi="Tahoma" w:cs="Tahoma"/>
      <w:sz w:val="16"/>
      <w:szCs w:val="16"/>
    </w:rPr>
  </w:style>
  <w:style w:type="paragraph" w:customStyle="1" w:styleId="Contedodoquadro">
    <w:name w:val="Conteúdo do quadro"/>
    <w:basedOn w:val="Corpodetexto"/>
    <w:rsid w:val="006E4E5F"/>
  </w:style>
  <w:style w:type="table" w:styleId="Tabelacomgrade">
    <w:name w:val="Table Grid"/>
    <w:basedOn w:val="Tabelanormal"/>
    <w:rsid w:val="00C451B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67693F"/>
    <w:pPr>
      <w:ind w:left="708"/>
    </w:pPr>
    <w:rPr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6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bio\AppData\Roaming\Microsoft\Modelos\TIMBRE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F7CCA-73D7-41F1-927B-BCAB5FD7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TIMBRE</Template>
  <TotalTime>1</TotalTime>
  <Pages>1</Pages>
  <Words>95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RELAÇÃO DE VAGAS PARA CONCURSO PÚBLICO</vt:lpstr>
    </vt:vector>
  </TitlesOfParts>
  <Company>Pref. General Cãmara</Company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RELAÇÃO DE VAGAS PARA CONCURSO PÚBLICO</dc:title>
  <dc:creator>Fabio</dc:creator>
  <cp:lastModifiedBy>Felipe G Rocha</cp:lastModifiedBy>
  <cp:revision>3</cp:revision>
  <cp:lastPrinted>2021-01-21T17:29:00Z</cp:lastPrinted>
  <dcterms:created xsi:type="dcterms:W3CDTF">2022-01-06T11:49:00Z</dcterms:created>
  <dcterms:modified xsi:type="dcterms:W3CDTF">2022-01-06T18:09:00Z</dcterms:modified>
</cp:coreProperties>
</file>